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E88" w:rsidRPr="008978B2" w:rsidRDefault="00F54E8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F54E88" w:rsidRPr="008978B2" w:rsidRDefault="00F54E8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06.02.2017</w:t>
      </w:r>
      <w:bookmarkStart w:id="0" w:name="_GoBack"/>
      <w:bookmarkEnd w:id="0"/>
    </w:p>
    <w:p w:rsidR="00F54E88" w:rsidRPr="008978B2" w:rsidRDefault="00F54E8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</w:t>
      </w:r>
      <w:r>
        <w:rPr>
          <w:rFonts w:ascii="Comic Sans MS" w:hAnsi="Comic Sans MS"/>
          <w:sz w:val="20"/>
          <w:szCs w:val="20"/>
        </w:rPr>
        <w:t>:</w:t>
      </w:r>
    </w:p>
    <w:p w:rsidR="00F54E88" w:rsidRPr="008978B2" w:rsidRDefault="00F54E8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F54E88" w:rsidRPr="008978B2" w:rsidRDefault="00F54E88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F54E88" w:rsidRPr="008978B2" w:rsidRDefault="00F54E88" w:rsidP="00AE5082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F54E88" w:rsidRDefault="00F54E88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F54E88" w:rsidRPr="008978B2" w:rsidRDefault="00F54E88" w:rsidP="006E2F84">
      <w:pPr>
        <w:pStyle w:val="NoSpacing"/>
        <w:jc w:val="both"/>
        <w:rPr>
          <w:rFonts w:ascii="Comic Sans MS" w:hAnsi="Comic Sans MS"/>
          <w:sz w:val="20"/>
          <w:szCs w:val="20"/>
        </w:rPr>
      </w:pPr>
      <w:r w:rsidRPr="0062279E">
        <w:rPr>
          <w:rFonts w:ascii="Comic Sans MS" w:hAnsi="Comic Sans MS"/>
          <w:sz w:val="20"/>
          <w:szCs w:val="20"/>
        </w:rPr>
        <w:t>Çocuklar</w:t>
      </w:r>
      <w:r w:rsidRPr="008978B2">
        <w:rPr>
          <w:rFonts w:ascii="Comic Sans MS" w:hAnsi="Comic Sans MS"/>
          <w:sz w:val="20"/>
          <w:szCs w:val="20"/>
        </w:rPr>
        <w:t xml:space="preserve">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F54E88" w:rsidRPr="008978B2" w:rsidRDefault="00F54E8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F54E88" w:rsidRPr="008978B2" w:rsidRDefault="00F54E8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F54E88" w:rsidRPr="008978B2" w:rsidRDefault="00F54E88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F54E88" w:rsidRPr="008978B2" w:rsidRDefault="00F54E8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F54E88" w:rsidRPr="008978B2" w:rsidRDefault="00F54E88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F54E88" w:rsidRPr="008978B2" w:rsidRDefault="00F54E8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F54E88" w:rsidRPr="008978B2" w:rsidRDefault="00F54E88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 TATİLDEN DÖNDÜK</w:t>
      </w:r>
      <w:r w:rsidRPr="008978B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” isimli Türkçe dil-müzik etkinliği</w:t>
      </w:r>
    </w:p>
    <w:p w:rsidR="00F54E88" w:rsidRPr="008978B2" w:rsidRDefault="00F54E8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F54E88" w:rsidRDefault="00F54E88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F54E88" w:rsidRDefault="00F54E88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F54E88" w:rsidRPr="008978B2" w:rsidRDefault="00F54E8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F54E88" w:rsidRPr="008978B2" w:rsidRDefault="00F54E8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F54E88" w:rsidRPr="008978B2" w:rsidRDefault="00F54E8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F54E88" w:rsidRPr="008978B2" w:rsidRDefault="00F54E8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F54E88" w:rsidRDefault="00F54E88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F54E88" w:rsidRDefault="00F54E88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F54E88" w:rsidRDefault="00F54E88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F54E88" w:rsidRPr="008978B2" w:rsidRDefault="00F54E88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F54E88" w:rsidRDefault="00F54E88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F54E88" w:rsidRDefault="00F54E88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F54E88" w:rsidRDefault="00F54E88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F54E88" w:rsidRDefault="00F54E88" w:rsidP="00AE5082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F54E88" w:rsidRPr="00AE5082" w:rsidRDefault="00F54E88" w:rsidP="00AE5082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AE5082">
        <w:rPr>
          <w:rFonts w:ascii="Comic Sans MS" w:hAnsi="Comic Sans MS"/>
          <w:b/>
          <w:sz w:val="20"/>
          <w:szCs w:val="20"/>
        </w:rPr>
        <w:t>ETKİNLİK PLANI</w:t>
      </w:r>
    </w:p>
    <w:p w:rsidR="00F54E88" w:rsidRPr="00AE5082" w:rsidRDefault="00F54E88" w:rsidP="00AE5082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TATİLDEN DÖNDÜK</w:t>
      </w:r>
    </w:p>
    <w:p w:rsidR="00F54E88" w:rsidRPr="00AE5082" w:rsidRDefault="00F54E88" w:rsidP="00AE5082">
      <w:pPr>
        <w:pStyle w:val="NoSpacing"/>
        <w:rPr>
          <w:rFonts w:ascii="Comic Sans MS" w:hAnsi="Comic Sans MS"/>
          <w:bCs/>
          <w:sz w:val="20"/>
          <w:szCs w:val="20"/>
        </w:rPr>
      </w:pPr>
      <w:r w:rsidRPr="00AE5082">
        <w:rPr>
          <w:rFonts w:ascii="Comic Sans MS" w:hAnsi="Comic Sans MS"/>
          <w:bCs/>
          <w:sz w:val="20"/>
          <w:szCs w:val="20"/>
        </w:rPr>
        <w:t>Etkinlik Türü      : Türkçe etkinliği  (Bireysel  etkinlik)</w:t>
      </w:r>
    </w:p>
    <w:p w:rsidR="00F54E88" w:rsidRPr="00AE5082" w:rsidRDefault="00F54E88" w:rsidP="00AE5082">
      <w:pPr>
        <w:pStyle w:val="NoSpacing"/>
        <w:rPr>
          <w:rFonts w:ascii="Comic Sans MS" w:hAnsi="Comic Sans MS"/>
          <w:bCs/>
          <w:sz w:val="20"/>
          <w:szCs w:val="20"/>
        </w:rPr>
      </w:pPr>
      <w:r w:rsidRPr="00AE5082">
        <w:rPr>
          <w:rFonts w:ascii="Comic Sans MS" w:hAnsi="Comic Sans MS"/>
          <w:bCs/>
          <w:sz w:val="20"/>
          <w:szCs w:val="20"/>
        </w:rPr>
        <w:t xml:space="preserve">Yaş Grubu (Ay)   :  </w:t>
      </w:r>
    </w:p>
    <w:p w:rsidR="00F54E88" w:rsidRPr="00436F22" w:rsidRDefault="00F54E88" w:rsidP="00577EBE">
      <w:pPr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</w:p>
    <w:p w:rsidR="00F54E88" w:rsidRPr="00BB3A48" w:rsidRDefault="00F54E8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46.9pt;margin-top:4.15pt;width:390.25pt;height:375.8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F54E88" w:rsidRDefault="00F54E88" w:rsidP="00AE5082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F54E88" w:rsidRDefault="00F54E88" w:rsidP="00AE508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Öğretmen çocukların her birine söz hakkı vererek tatilde neler yaptıklarını arkadaşları ile paylaşmasını ister. Gezdikleri ve gördükleri yerlerle ilgili bilgi alışverişi yaparlar.</w:t>
                  </w:r>
                </w:p>
                <w:p w:rsidR="00F54E88" w:rsidRDefault="00F54E88" w:rsidP="00AE508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54E88" w:rsidRDefault="00F54E88" w:rsidP="00AE508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Hep beraber ceviz adam şarkısını söylerler.</w:t>
                  </w:r>
                </w:p>
                <w:p w:rsidR="00F54E88" w:rsidRDefault="00F54E88" w:rsidP="00260ACE">
                  <w:r w:rsidRPr="00DF7DB9">
                    <w:t>CEVIZ ADAM</w:t>
                  </w:r>
                  <w:r w:rsidRPr="00DF7DB9">
                    <w:br/>
                    <w:t>C</w:t>
                  </w:r>
                  <w:r>
                    <w:t>eviz adam sip sap sap</w:t>
                  </w:r>
                  <w:r>
                    <w:br/>
                    <w:t>Burnu uzun lu lu lu</w:t>
                  </w:r>
                  <w:r>
                    <w:br/>
                    <w:t xml:space="preserve">Kaşı </w:t>
                  </w:r>
                  <w:r w:rsidRPr="00DF7DB9">
                    <w:t>keman giy giy giy</w:t>
                  </w:r>
                  <w:r w:rsidRPr="00DF7DB9">
                    <w:br/>
                  </w:r>
                  <w:r>
                    <w:t>Saçı</w:t>
                  </w:r>
                  <w:r w:rsidRPr="00DF7DB9">
                    <w:t xml:space="preserve"> rüzgar vü vü vü</w:t>
                  </w:r>
                  <w:r w:rsidRPr="00DF7DB9">
                    <w:br/>
                    <w:t>Karni davul güm güm güm</w:t>
                  </w:r>
                  <w:r w:rsidRPr="00DF7DB9">
                    <w:br/>
                    <w:t>Bize güler hah hah ha</w:t>
                  </w:r>
                </w:p>
                <w:p w:rsidR="00F54E88" w:rsidRPr="00AE5082" w:rsidRDefault="00F54E88" w:rsidP="00AE508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E5082">
                    <w:rPr>
                      <w:rFonts w:ascii="Comic Sans MS" w:hAnsi="Comic Sans MS"/>
                      <w:sz w:val="20"/>
                      <w:szCs w:val="20"/>
                    </w:rPr>
                    <w:t>Çocuklar sayışmaca ile iki gruba ayrılır.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Öğretmen kırmızı ve mavi fon  </w:t>
                  </w:r>
                  <w:r w:rsidRPr="00AE5082">
                    <w:rPr>
                      <w:rFonts w:ascii="Comic Sans MS" w:hAnsi="Comic Sans MS"/>
                      <w:sz w:val="20"/>
                      <w:szCs w:val="20"/>
                    </w:rPr>
                    <w:t>artonundan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AE5082">
                    <w:rPr>
                      <w:rFonts w:ascii="Comic Sans MS" w:hAnsi="Comic Sans MS"/>
                      <w:sz w:val="20"/>
                      <w:szCs w:val="20"/>
                    </w:rPr>
                    <w:t xml:space="preserve"> çocukların yakalarına kartlar keserek takar. Sınıfta 4 değişik köşe hazırlanarak bu köşelere 5-6-7-8 rakamları asılır.</w:t>
                  </w:r>
                </w:p>
                <w:p w:rsidR="00F54E88" w:rsidRPr="00AE5082" w:rsidRDefault="00F54E88" w:rsidP="00AE508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E5082">
                    <w:rPr>
                      <w:rFonts w:ascii="Comic Sans MS" w:hAnsi="Comic Sans MS"/>
                      <w:sz w:val="20"/>
                      <w:szCs w:val="20"/>
                    </w:rPr>
                    <w:t>Örnek:  mavi 5, kırmızı 6 dediğinde maviler 5 numaralı köşeye; kırmızılar da 6 numaralı köşeye gider……  Öğretmen yönergeyi değiştirerek oyunu sürdürür.</w:t>
                  </w:r>
                </w:p>
                <w:p w:rsidR="00F54E88" w:rsidRPr="00AE5082" w:rsidRDefault="00F54E88" w:rsidP="00AE5082">
                  <w:pPr>
                    <w:pStyle w:val="NoSpacing"/>
                    <w:jc w:val="both"/>
                    <w:rPr>
                      <w:rFonts w:ascii="Comic Sans MS" w:hAnsi="Comic Sans MS" w:cs="Calibri"/>
                      <w:sz w:val="20"/>
                      <w:szCs w:val="20"/>
                    </w:rPr>
                  </w:pPr>
                  <w:r w:rsidRPr="00AE5082">
                    <w:rPr>
                      <w:rFonts w:ascii="Comic Sans MS" w:hAnsi="Comic Sans MS"/>
                      <w:sz w:val="20"/>
                      <w:szCs w:val="20"/>
                    </w:rPr>
                    <w:t>Köşeye en son giren ya da yanlış köşeye giren çocuk oyundan çıkar.  Oyun çocukların istekleri doğrultusunda sürdürülür.</w:t>
                  </w:r>
                </w:p>
                <w:p w:rsidR="00F54E88" w:rsidRDefault="00F54E88" w:rsidP="00EC34F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54E88" w:rsidRPr="00EC34F5" w:rsidRDefault="00F54E88" w:rsidP="002B099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C34F5">
                    <w:rPr>
                      <w:rFonts w:ascii="Comic Sans MS" w:hAnsi="Comic Sans MS"/>
                      <w:sz w:val="20"/>
                      <w:szCs w:val="20"/>
                    </w:rPr>
                    <w:t>Çocukların kitap merkezinden seçtiği bir hikaye öğretmen tarafından okunur,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EC34F5">
                    <w:rPr>
                      <w:rFonts w:ascii="Comic Sans MS" w:hAnsi="Comic Sans MS"/>
                      <w:sz w:val="20"/>
                      <w:szCs w:val="20"/>
                    </w:rPr>
                    <w:t>soru- cevap şeklinde okuma etkinliği tamamlanır.</w:t>
                  </w:r>
                  <w:r w:rsidRPr="00EC34F5">
                    <w:rPr>
                      <w:rFonts w:ascii="Comic Sans MS" w:hAnsi="Comic Sans MS"/>
                      <w:sz w:val="20"/>
                      <w:szCs w:val="20"/>
                    </w:rPr>
                    <w:br/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2.6pt;margin-top:4.15pt;width:331.5pt;height:375.8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F54E88" w:rsidRPr="00447DD7" w:rsidRDefault="00F54E88" w:rsidP="00447DD7">
                  <w:pPr>
                    <w:spacing w:after="0" w:line="240" w:lineRule="auto"/>
                    <w:rPr>
                      <w:rFonts w:ascii="Comic Sans MS" w:hAnsi="Comic Sans MS" w:cs="Calibri"/>
                      <w:b/>
                      <w:bCs/>
                      <w:sz w:val="20"/>
                      <w:szCs w:val="20"/>
                    </w:rPr>
                  </w:pPr>
                  <w:r w:rsidRPr="00447DD7">
                    <w:rPr>
                      <w:rFonts w:ascii="Comic Sans MS" w:hAnsi="Comic Sans MS" w:cs="Calibri"/>
                      <w:b/>
                      <w:bCs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rFonts w:ascii="Comic Sans MS" w:hAnsi="Comic Sans MS" w:cs="Calibri"/>
                      <w:b/>
                      <w:bCs/>
                      <w:sz w:val="20"/>
                      <w:szCs w:val="20"/>
                    </w:rPr>
                    <w:t xml:space="preserve">       </w:t>
                  </w:r>
                  <w:r w:rsidRPr="00447DD7">
                    <w:rPr>
                      <w:rFonts w:ascii="Comic Sans MS" w:hAnsi="Comic Sans MS" w:cs="Calibri"/>
                      <w:b/>
                      <w:bCs/>
                      <w:sz w:val="20"/>
                      <w:szCs w:val="20"/>
                    </w:rPr>
                    <w:t xml:space="preserve">  KAZANIMLAR VE GÖSTERGELERİ</w:t>
                  </w:r>
                </w:p>
                <w:p w:rsidR="00F54E88" w:rsidRPr="00447DD7" w:rsidRDefault="00F54E88" w:rsidP="00447DD7">
                  <w:pPr>
                    <w:spacing w:after="0" w:line="240" w:lineRule="auto"/>
                    <w:rPr>
                      <w:rFonts w:ascii="Comic Sans MS" w:hAnsi="Comic Sans MS" w:cs="Calibr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alibri"/>
                      <w:b/>
                      <w:bCs/>
                      <w:sz w:val="20"/>
                      <w:szCs w:val="20"/>
                    </w:rPr>
                    <w:t>BİLİŞSEL GELİŞİM</w:t>
                  </w:r>
                </w:p>
                <w:p w:rsidR="00F54E88" w:rsidRPr="00AE5082" w:rsidRDefault="00F54E88" w:rsidP="00447DD7">
                  <w:pPr>
                    <w:spacing w:after="0" w:line="240" w:lineRule="auto"/>
                    <w:rPr>
                      <w:rFonts w:ascii="Comic Sans MS" w:hAnsi="Comic Sans MS" w:cs="Calibri"/>
                      <w:bCs/>
                      <w:sz w:val="20"/>
                      <w:szCs w:val="20"/>
                    </w:rPr>
                  </w:pPr>
                  <w:r w:rsidRPr="00AE5082">
                    <w:rPr>
                      <w:rFonts w:ascii="Comic Sans MS" w:hAnsi="Comic Sans MS" w:cs="Calibri"/>
                      <w:bCs/>
                      <w:sz w:val="20"/>
                      <w:szCs w:val="20"/>
                    </w:rPr>
                    <w:t>Kazanım 1: Nesne/ durum/ olaya dikkatini verir.</w:t>
                  </w:r>
                </w:p>
                <w:p w:rsidR="00F54E88" w:rsidRPr="00AE5082" w:rsidRDefault="00F54E88" w:rsidP="00447DD7">
                  <w:pPr>
                    <w:spacing w:after="0" w:line="240" w:lineRule="auto"/>
                    <w:rPr>
                      <w:rFonts w:ascii="Comic Sans MS" w:hAnsi="Comic Sans MS" w:cs="Calibri"/>
                      <w:bCs/>
                      <w:sz w:val="20"/>
                      <w:szCs w:val="20"/>
                    </w:rPr>
                  </w:pPr>
                  <w:r w:rsidRPr="00AE5082">
                    <w:rPr>
                      <w:rFonts w:ascii="Comic Sans MS" w:hAnsi="Comic Sans MS" w:cs="Calibri"/>
                      <w:bCs/>
                      <w:sz w:val="20"/>
                      <w:szCs w:val="20"/>
                    </w:rPr>
                    <w:t>Göstergeleri: Dikkat edilmesi gereken nesne/ durum/ olaya odaklanır. Dikkatini çeken nesne/ durum/ olaya yönelik sorular sorar. Dikkatini çeken nesne/ durum/ olayı ayrıntılarıyla açıklar.</w:t>
                  </w:r>
                </w:p>
                <w:p w:rsidR="00F54E88" w:rsidRPr="00AE5082" w:rsidRDefault="00F54E88" w:rsidP="00447DD7">
                  <w:pPr>
                    <w:spacing w:after="0" w:line="240" w:lineRule="auto"/>
                    <w:rPr>
                      <w:rFonts w:ascii="Comic Sans MS" w:hAnsi="Comic Sans MS" w:cs="Calibri"/>
                      <w:bCs/>
                      <w:sz w:val="20"/>
                      <w:szCs w:val="20"/>
                    </w:rPr>
                  </w:pPr>
                  <w:r w:rsidRPr="00AE5082">
                    <w:rPr>
                      <w:rFonts w:ascii="Comic Sans MS" w:hAnsi="Comic Sans MS" w:cs="Calibri"/>
                      <w:bCs/>
                      <w:sz w:val="20"/>
                      <w:szCs w:val="20"/>
                    </w:rPr>
                    <w:t>Kazanım 2: Nesne/ durum/ olayla ilgili tahminde bulunur. Göstergeleri: Nesne/ durum/ olayla ilgili tahminini söyler. Tahmini ile ilgili ipuçlarını açıklar. Gerçek durumu inceler. Tahmini ile gerçek durumu karşılaştırır.</w:t>
                  </w:r>
                </w:p>
                <w:p w:rsidR="00F54E88" w:rsidRPr="00AE5082" w:rsidRDefault="00F54E88" w:rsidP="00447DD7">
                  <w:pPr>
                    <w:spacing w:after="0"/>
                    <w:rPr>
                      <w:rFonts w:ascii="Comic Sans MS" w:hAnsi="Comic Sans MS" w:cs="Calibri"/>
                      <w:sz w:val="20"/>
                      <w:szCs w:val="20"/>
                    </w:rPr>
                  </w:pPr>
                  <w:r w:rsidRPr="00AE5082">
                    <w:rPr>
                      <w:rFonts w:ascii="Comic Sans MS" w:hAnsi="Comic Sans MS" w:cs="Calibri"/>
                      <w:sz w:val="20"/>
                      <w:szCs w:val="20"/>
                    </w:rPr>
                    <w:t>Kazanım 17: Neden-sonuç ilişkisi kurar.</w:t>
                  </w:r>
                </w:p>
                <w:p w:rsidR="00F54E88" w:rsidRDefault="00F54E88" w:rsidP="00447DD7">
                  <w:pPr>
                    <w:spacing w:after="0"/>
                    <w:rPr>
                      <w:rFonts w:ascii="Comic Sans MS" w:hAnsi="Comic Sans MS" w:cs="Calibri"/>
                      <w:sz w:val="20"/>
                      <w:szCs w:val="20"/>
                    </w:rPr>
                  </w:pPr>
                  <w:r w:rsidRPr="00447DD7">
                    <w:rPr>
                      <w:rFonts w:ascii="Comic Sans MS" w:hAnsi="Comic Sans MS" w:cs="Calibri"/>
                      <w:sz w:val="20"/>
                      <w:szCs w:val="20"/>
                    </w:rPr>
                    <w:t>Göstergeleri: Bir olayın olası nedenlerini söyler. Bir o</w:t>
                  </w:r>
                  <w:r>
                    <w:rPr>
                      <w:rFonts w:ascii="Comic Sans MS" w:hAnsi="Comic Sans MS" w:cs="Calibri"/>
                      <w:sz w:val="20"/>
                      <w:szCs w:val="20"/>
                    </w:rPr>
                    <w:t>layın olası sonuçlarını söyler.</w:t>
                  </w:r>
                </w:p>
                <w:p w:rsidR="00F54E88" w:rsidRPr="00AE5082" w:rsidRDefault="00F54E88" w:rsidP="00447DD7">
                  <w:pPr>
                    <w:spacing w:after="0"/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</w:pPr>
                  <w:r w:rsidRPr="00AE5082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 xml:space="preserve">DİL </w:t>
                  </w:r>
                  <w:r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>GELİŞİM</w:t>
                  </w:r>
                  <w:r w:rsidRPr="00AE5082">
                    <w:rPr>
                      <w:rFonts w:ascii="Comic Sans MS" w:hAnsi="Comic Sans MS" w:cs="Calibri"/>
                      <w:b/>
                      <w:sz w:val="20"/>
                      <w:szCs w:val="20"/>
                    </w:rPr>
                    <w:t>I</w:t>
                  </w:r>
                </w:p>
                <w:p w:rsidR="00F54E88" w:rsidRPr="00AE5082" w:rsidRDefault="00F54E88" w:rsidP="00447DD7">
                  <w:pPr>
                    <w:spacing w:after="0" w:line="240" w:lineRule="auto"/>
                    <w:rPr>
                      <w:rFonts w:ascii="Comic Sans MS" w:hAnsi="Comic Sans MS" w:cs="Calibri"/>
                      <w:bCs/>
                      <w:sz w:val="20"/>
                      <w:szCs w:val="20"/>
                    </w:rPr>
                  </w:pPr>
                  <w:r w:rsidRPr="00AE5082">
                    <w:rPr>
                      <w:rFonts w:ascii="Comic Sans MS" w:hAnsi="Comic Sans MS" w:cs="Calibri"/>
                      <w:bCs/>
                      <w:sz w:val="20"/>
                      <w:szCs w:val="20"/>
                    </w:rPr>
                    <w:t>Kazanım 5: Dili iletişim amacıyla kullanır.</w:t>
                  </w:r>
                </w:p>
                <w:p w:rsidR="00F54E88" w:rsidRPr="00447DD7" w:rsidRDefault="00F54E88" w:rsidP="00447DD7">
                  <w:pPr>
                    <w:spacing w:after="0" w:line="240" w:lineRule="auto"/>
                    <w:rPr>
                      <w:rFonts w:ascii="Comic Sans MS" w:hAnsi="Comic Sans MS" w:cs="Calibri"/>
                      <w:bCs/>
                      <w:sz w:val="20"/>
                      <w:szCs w:val="20"/>
                    </w:rPr>
                  </w:pPr>
                  <w:r w:rsidRPr="00AE5082">
                    <w:rPr>
                      <w:rFonts w:ascii="Comic Sans MS" w:hAnsi="Comic Sans MS" w:cs="Calibri"/>
                      <w:bCs/>
                      <w:sz w:val="20"/>
                      <w:szCs w:val="20"/>
                    </w:rPr>
                    <w:t>Göstergeleri: Konuşma sırasında göz teması</w:t>
                  </w:r>
                  <w:r w:rsidRPr="00447DD7">
                    <w:rPr>
                      <w:rFonts w:ascii="Comic Sans MS" w:hAnsi="Comic Sans MS" w:cs="Calibri"/>
                      <w:bCs/>
                      <w:sz w:val="20"/>
                      <w:szCs w:val="20"/>
                    </w:rPr>
                    <w:t xml:space="preserve"> kurar. Konuşurken jest ve mimiklerini kullanır.  Sohbete katılır. Konuşmak için sırasını bekler. Duygu, düşünce ve hayallerini s</w:t>
                  </w:r>
                  <w:r>
                    <w:rPr>
                      <w:rFonts w:ascii="Comic Sans MS" w:hAnsi="Comic Sans MS" w:cs="Calibri"/>
                      <w:bCs/>
                      <w:sz w:val="20"/>
                      <w:szCs w:val="20"/>
                    </w:rPr>
                    <w:t>öyler. Jest ve mimikleri anlar.</w:t>
                  </w:r>
                </w:p>
                <w:p w:rsidR="00F54E88" w:rsidRPr="00447DD7" w:rsidRDefault="00F54E88" w:rsidP="00447DD7">
                  <w:pPr>
                    <w:spacing w:after="0" w:line="240" w:lineRule="auto"/>
                    <w:rPr>
                      <w:rFonts w:ascii="Comic Sans MS" w:hAnsi="Comic Sans MS" w:cs="Calibri"/>
                      <w:bCs/>
                      <w:sz w:val="20"/>
                      <w:szCs w:val="20"/>
                    </w:rPr>
                  </w:pPr>
                  <w:r w:rsidRPr="00AE5082">
                    <w:rPr>
                      <w:rFonts w:ascii="Comic Sans MS" w:hAnsi="Comic Sans MS" w:cs="Calibri"/>
                      <w:bCs/>
                      <w:sz w:val="20"/>
                      <w:szCs w:val="20"/>
                    </w:rPr>
                    <w:t>Kazanım 7: Dinlediklerinin/ izlediklerinin anlamını kavrar</w:t>
                  </w:r>
                  <w:r w:rsidRPr="00447DD7">
                    <w:rPr>
                      <w:rFonts w:ascii="Comic Sans MS" w:hAnsi="Comic Sans MS" w:cs="Calibri"/>
                      <w:b/>
                      <w:bCs/>
                      <w:sz w:val="20"/>
                      <w:szCs w:val="20"/>
                    </w:rPr>
                    <w:t xml:space="preserve">. </w:t>
                  </w:r>
                  <w:r w:rsidRPr="00447DD7">
                    <w:rPr>
                      <w:rFonts w:ascii="Comic Sans MS" w:hAnsi="Comic Sans MS" w:cs="Calibri"/>
                      <w:bCs/>
                      <w:sz w:val="20"/>
                      <w:szCs w:val="20"/>
                    </w:rPr>
                    <w:t>Göstergeleri: Sözel yönergeleri yerine getirir. Dinledikleri/ izledikleri hakkında yorum yapar. Dinle</w:t>
                  </w:r>
                  <w:r>
                    <w:rPr>
                      <w:rFonts w:ascii="Comic Sans MS" w:hAnsi="Comic Sans MS" w:cs="Calibri"/>
                      <w:bCs/>
                      <w:sz w:val="20"/>
                      <w:szCs w:val="20"/>
                    </w:rPr>
                    <w:t>dikleri/ izlediklerini açıklar.</w:t>
                  </w:r>
                </w:p>
                <w:p w:rsidR="00F54E88" w:rsidRDefault="00F54E88" w:rsidP="00447DD7">
                  <w:pPr>
                    <w:spacing w:after="0" w:line="240" w:lineRule="auto"/>
                    <w:rPr>
                      <w:rFonts w:ascii="Comic Sans MS" w:hAnsi="Comic Sans MS" w:cs="Calibri"/>
                      <w:b/>
                      <w:bCs/>
                      <w:sz w:val="20"/>
                      <w:szCs w:val="20"/>
                    </w:rPr>
                  </w:pPr>
                  <w:r w:rsidRPr="00AE5082">
                    <w:rPr>
                      <w:rFonts w:ascii="Comic Sans MS" w:hAnsi="Comic Sans MS" w:cs="Calibri"/>
                      <w:b/>
                      <w:bCs/>
                      <w:sz w:val="20"/>
                      <w:szCs w:val="20"/>
                    </w:rPr>
                    <w:t xml:space="preserve">SOSYAL DUYGUSAL </w:t>
                  </w:r>
                  <w:r>
                    <w:rPr>
                      <w:rFonts w:ascii="Comic Sans MS" w:hAnsi="Comic Sans MS" w:cs="Calibri"/>
                      <w:b/>
                      <w:bCs/>
                      <w:sz w:val="20"/>
                      <w:szCs w:val="20"/>
                    </w:rPr>
                    <w:t>GELİŞİM</w:t>
                  </w:r>
                </w:p>
                <w:p w:rsidR="00F54E88" w:rsidRPr="00AE5082" w:rsidRDefault="00F54E88" w:rsidP="00447DD7">
                  <w:pPr>
                    <w:spacing w:after="0" w:line="240" w:lineRule="auto"/>
                    <w:rPr>
                      <w:rFonts w:ascii="Comic Sans MS" w:hAnsi="Comic Sans MS" w:cs="Calibri"/>
                      <w:bCs/>
                      <w:sz w:val="20"/>
                      <w:szCs w:val="20"/>
                    </w:rPr>
                  </w:pPr>
                  <w:r w:rsidRPr="00AE5082">
                    <w:rPr>
                      <w:rFonts w:ascii="Comic Sans MS" w:hAnsi="Comic Sans MS" w:cs="Calibri"/>
                      <w:bCs/>
                      <w:sz w:val="20"/>
                      <w:szCs w:val="20"/>
                    </w:rPr>
                    <w:t>Kazanım 3: Kendini yaratıcı yollarla ifade eder.</w:t>
                  </w:r>
                </w:p>
                <w:p w:rsidR="00F54E88" w:rsidRPr="00447DD7" w:rsidRDefault="00F54E88" w:rsidP="00447DD7">
                  <w:pPr>
                    <w:spacing w:after="0" w:line="240" w:lineRule="auto"/>
                    <w:rPr>
                      <w:rFonts w:ascii="Comic Sans MS" w:hAnsi="Comic Sans MS" w:cs="Calibri"/>
                      <w:bCs/>
                      <w:sz w:val="20"/>
                      <w:szCs w:val="20"/>
                    </w:rPr>
                  </w:pPr>
                  <w:r w:rsidRPr="00447DD7">
                    <w:rPr>
                      <w:rFonts w:ascii="Comic Sans MS" w:hAnsi="Comic Sans MS" w:cs="Calibri"/>
                      <w:bCs/>
                      <w:sz w:val="20"/>
                      <w:szCs w:val="20"/>
                    </w:rPr>
                    <w:t>Göstergeleri: Duygu, düşünce ve hayaller</w:t>
                  </w:r>
                  <w:r>
                    <w:rPr>
                      <w:rFonts w:ascii="Comic Sans MS" w:hAnsi="Comic Sans MS" w:cs="Calibri"/>
                      <w:bCs/>
                      <w:sz w:val="20"/>
                      <w:szCs w:val="20"/>
                    </w:rPr>
                    <w:t>ini özgün yollarla ifade eder</w:t>
                  </w:r>
                </w:p>
                <w:p w:rsidR="00F54E88" w:rsidRPr="00447DD7" w:rsidRDefault="00F54E88" w:rsidP="000340B7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54E88" w:rsidRPr="00447DD7" w:rsidRDefault="00F54E88" w:rsidP="000340B7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F54E88" w:rsidRPr="00447DD7" w:rsidRDefault="00F54E88" w:rsidP="00E614B8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F54E88" w:rsidRPr="00BB3A48" w:rsidRDefault="00F54E8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F54E88" w:rsidRPr="00BB3A48" w:rsidRDefault="00F54E88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F54E88" w:rsidRPr="00050CF7" w:rsidRDefault="00F54E88" w:rsidP="003A2AC5">
      <w:pPr>
        <w:pStyle w:val="ListParagraph"/>
        <w:rPr>
          <w:b/>
          <w:sz w:val="20"/>
          <w:szCs w:val="20"/>
          <w:lang w:val="en-US"/>
        </w:rPr>
      </w:pPr>
      <w:r>
        <w:rPr>
          <w:noProof/>
        </w:rPr>
        <w:pict>
          <v:shape id="Text Box 9" o:spid="_x0000_s1028" type="#_x0000_t202" style="position:absolute;left:0;text-align:left;margin-left:340.9pt;margin-top:-22pt;width:394.5pt;height:57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>
              <w:txbxContent>
                <w:p w:rsidR="00F54E88" w:rsidRPr="007706DB" w:rsidRDefault="00F54E88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29" type="#_x0000_t202" style="position:absolute;left:0;text-align:left;margin-left:-7.1pt;margin-top:-25.95pt;width:331.5pt;height:6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>
              <w:txbxContent>
                <w:p w:rsidR="00F54E88" w:rsidRPr="00436F22" w:rsidRDefault="00F54E88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</w:p>
                <w:p w:rsidR="00F54E88" w:rsidRPr="00447DD7" w:rsidRDefault="00F54E88" w:rsidP="00447DD7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SÖZCÜKLER:</w:t>
                  </w:r>
                </w:p>
                <w:p w:rsidR="00F54E88" w:rsidRDefault="00F54E88" w:rsidP="00577EBE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</w:p>
                <w:p w:rsidR="00F54E88" w:rsidRPr="00447DD7" w:rsidRDefault="00F54E88" w:rsidP="00577EBE">
                  <w:pPr>
                    <w:pStyle w:val="NoSpacing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Sayı ve renk çalışması tekrarı</w:t>
                  </w:r>
                </w:p>
                <w:p w:rsidR="00F54E88" w:rsidRPr="00436F22" w:rsidRDefault="00F54E88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p w:rsidR="00F54E88" w:rsidRDefault="00F54E88"/>
    <w:p w:rsidR="00F54E88" w:rsidRDefault="00F54E88">
      <w:r>
        <w:rPr>
          <w:noProof/>
        </w:rPr>
        <w:pict>
          <v:shape id="Text Box 7" o:spid="_x0000_s1030" type="#_x0000_t202" style="position:absolute;margin-left:351.4pt;margin-top:8.45pt;width:384pt;height:57.7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F54E88" w:rsidRDefault="00F54E88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F54E88" w:rsidRPr="009322A4" w:rsidRDefault="00F54E88" w:rsidP="00577EB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F54E88" w:rsidRDefault="00F54E88"/>
    <w:p w:rsidR="00F54E88" w:rsidRDefault="00F54E88"/>
    <w:p w:rsidR="00F54E88" w:rsidRPr="00890E89" w:rsidRDefault="00F54E88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F54E88" w:rsidRDefault="00F54E88" w:rsidP="000340B7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Tatil ne demek?</w:t>
      </w:r>
    </w:p>
    <w:p w:rsidR="00F54E88" w:rsidRDefault="00F54E88" w:rsidP="000340B7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Tatilde Kurallar var mıdır?</w:t>
      </w:r>
    </w:p>
    <w:p w:rsidR="00F54E88" w:rsidRDefault="00F54E88" w:rsidP="000340B7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 da renkler ile sayıları eşleştirirken zorlandınız mı?</w:t>
      </w:r>
    </w:p>
    <w:p w:rsidR="00F54E88" w:rsidRDefault="00F54E88" w:rsidP="000340B7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Hikayemizin adı neydi?</w:t>
      </w:r>
    </w:p>
    <w:p w:rsidR="00F54E88" w:rsidRDefault="00F54E88" w:rsidP="000340B7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Hikayede ki kahramanlar kimlerdi?</w:t>
      </w:r>
    </w:p>
    <w:p w:rsidR="00F54E88" w:rsidRDefault="00F54E88" w:rsidP="000340B7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Sen olsan hikayenin sonunu nasıl bitirirdin? </w:t>
      </w:r>
    </w:p>
    <w:p w:rsidR="00F54E88" w:rsidRPr="00890E89" w:rsidRDefault="00F54E88" w:rsidP="00B64698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  <w:r>
        <w:rPr>
          <w:rFonts w:ascii="Comic Sans MS" w:hAnsi="Comic Sans MS"/>
          <w:sz w:val="20"/>
          <w:szCs w:val="20"/>
        </w:rPr>
        <w:t>Eğitim seti 5.sayı/2. sayfa</w:t>
      </w:r>
      <w:r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Pr="009322A4">
        <w:rPr>
          <w:rFonts w:ascii="Comic Sans MS" w:hAnsi="Comic Sans MS"/>
          <w:sz w:val="20"/>
          <w:szCs w:val="20"/>
        </w:rPr>
        <w:tab/>
      </w:r>
    </w:p>
    <w:p w:rsidR="00F54E88" w:rsidRDefault="00F54E88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F54E88" w:rsidRDefault="00F54E88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F54E88" w:rsidRDefault="00F54E88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F54E88" w:rsidRDefault="00F54E88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F54E88" w:rsidRDefault="00F54E88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F54E88" w:rsidRDefault="00F54E88" w:rsidP="00B131D1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</w:p>
    <w:p w:rsidR="00F54E88" w:rsidRDefault="00F54E88" w:rsidP="0062279E">
      <w:pPr>
        <w:pStyle w:val="NoSpacing"/>
        <w:tabs>
          <w:tab w:val="left" w:pos="5865"/>
        </w:tabs>
        <w:jc w:val="center"/>
        <w:rPr>
          <w:rFonts w:ascii="Comic Sans MS" w:hAnsi="Comic Sans MS"/>
          <w:b/>
          <w:sz w:val="20"/>
          <w:szCs w:val="20"/>
        </w:rPr>
      </w:pPr>
    </w:p>
    <w:sectPr w:rsidR="00F54E88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E88" w:rsidRDefault="00F54E88" w:rsidP="00806A98">
      <w:pPr>
        <w:spacing w:after="0" w:line="240" w:lineRule="auto"/>
      </w:pPr>
      <w:r>
        <w:separator/>
      </w:r>
    </w:p>
  </w:endnote>
  <w:endnote w:type="continuationSeparator" w:id="0">
    <w:p w:rsidR="00F54E88" w:rsidRDefault="00F54E88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E88" w:rsidRDefault="00F54E88">
    <w:pPr>
      <w:pStyle w:val="Footer"/>
    </w:pPr>
  </w:p>
  <w:p w:rsidR="00F54E88" w:rsidRDefault="00F54E88">
    <w:pPr>
      <w:pStyle w:val="Footer"/>
    </w:pPr>
  </w:p>
  <w:p w:rsidR="00F54E88" w:rsidRDefault="00F54E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E88" w:rsidRDefault="00F54E88" w:rsidP="00806A98">
      <w:pPr>
        <w:spacing w:after="0" w:line="240" w:lineRule="auto"/>
      </w:pPr>
      <w:r>
        <w:separator/>
      </w:r>
    </w:p>
  </w:footnote>
  <w:footnote w:type="continuationSeparator" w:id="0">
    <w:p w:rsidR="00F54E88" w:rsidRDefault="00F54E88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6"/>
  </w:num>
  <w:num w:numId="4">
    <w:abstractNumId w:val="7"/>
  </w:num>
  <w:num w:numId="5">
    <w:abstractNumId w:val="14"/>
  </w:num>
  <w:num w:numId="6">
    <w:abstractNumId w:val="1"/>
  </w:num>
  <w:num w:numId="7">
    <w:abstractNumId w:val="13"/>
  </w:num>
  <w:num w:numId="8">
    <w:abstractNumId w:val="10"/>
  </w:num>
  <w:num w:numId="9">
    <w:abstractNumId w:val="6"/>
  </w:num>
  <w:num w:numId="10">
    <w:abstractNumId w:val="2"/>
  </w:num>
  <w:num w:numId="11">
    <w:abstractNumId w:val="3"/>
  </w:num>
  <w:num w:numId="12">
    <w:abstractNumId w:val="4"/>
  </w:num>
  <w:num w:numId="13">
    <w:abstractNumId w:val="12"/>
  </w:num>
  <w:num w:numId="14">
    <w:abstractNumId w:val="15"/>
  </w:num>
  <w:num w:numId="15">
    <w:abstractNumId w:val="9"/>
  </w:num>
  <w:num w:numId="16">
    <w:abstractNumId w:val="8"/>
  </w:num>
  <w:num w:numId="17">
    <w:abstractNumId w:val="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340B7"/>
    <w:rsid w:val="00050CF7"/>
    <w:rsid w:val="00060391"/>
    <w:rsid w:val="000614C2"/>
    <w:rsid w:val="000867DE"/>
    <w:rsid w:val="000F3B1A"/>
    <w:rsid w:val="00113F35"/>
    <w:rsid w:val="00150544"/>
    <w:rsid w:val="00152EC4"/>
    <w:rsid w:val="0015787C"/>
    <w:rsid w:val="00165788"/>
    <w:rsid w:val="001768DA"/>
    <w:rsid w:val="0018560E"/>
    <w:rsid w:val="001A45E0"/>
    <w:rsid w:val="001D0122"/>
    <w:rsid w:val="001F341C"/>
    <w:rsid w:val="001F4B0C"/>
    <w:rsid w:val="002134AD"/>
    <w:rsid w:val="00216154"/>
    <w:rsid w:val="002201E3"/>
    <w:rsid w:val="00260ACE"/>
    <w:rsid w:val="00295171"/>
    <w:rsid w:val="002A1BCC"/>
    <w:rsid w:val="002B099A"/>
    <w:rsid w:val="002B5687"/>
    <w:rsid w:val="002C40DB"/>
    <w:rsid w:val="0030759F"/>
    <w:rsid w:val="00382F38"/>
    <w:rsid w:val="0038315E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47DD7"/>
    <w:rsid w:val="00455396"/>
    <w:rsid w:val="00497BC7"/>
    <w:rsid w:val="004C5BC8"/>
    <w:rsid w:val="004D71CA"/>
    <w:rsid w:val="004E21F3"/>
    <w:rsid w:val="004F21E0"/>
    <w:rsid w:val="004F353B"/>
    <w:rsid w:val="004F5553"/>
    <w:rsid w:val="00504F68"/>
    <w:rsid w:val="00521BB8"/>
    <w:rsid w:val="00527203"/>
    <w:rsid w:val="00531243"/>
    <w:rsid w:val="005364CF"/>
    <w:rsid w:val="00553A88"/>
    <w:rsid w:val="00561A34"/>
    <w:rsid w:val="00577EBE"/>
    <w:rsid w:val="005840E2"/>
    <w:rsid w:val="00584C3A"/>
    <w:rsid w:val="0059067C"/>
    <w:rsid w:val="00595034"/>
    <w:rsid w:val="005B492E"/>
    <w:rsid w:val="005C3EC7"/>
    <w:rsid w:val="005C5442"/>
    <w:rsid w:val="005D35FA"/>
    <w:rsid w:val="005D59D6"/>
    <w:rsid w:val="00606432"/>
    <w:rsid w:val="00606435"/>
    <w:rsid w:val="0062279E"/>
    <w:rsid w:val="0064489B"/>
    <w:rsid w:val="006836CC"/>
    <w:rsid w:val="006D28C4"/>
    <w:rsid w:val="006D6401"/>
    <w:rsid w:val="006D6FD2"/>
    <w:rsid w:val="006E2F84"/>
    <w:rsid w:val="00726050"/>
    <w:rsid w:val="00764F63"/>
    <w:rsid w:val="007706DB"/>
    <w:rsid w:val="007752D9"/>
    <w:rsid w:val="007D3EA6"/>
    <w:rsid w:val="00801C8B"/>
    <w:rsid w:val="00806A98"/>
    <w:rsid w:val="00823083"/>
    <w:rsid w:val="008432E8"/>
    <w:rsid w:val="0085733F"/>
    <w:rsid w:val="008637FB"/>
    <w:rsid w:val="00884AAC"/>
    <w:rsid w:val="00890E89"/>
    <w:rsid w:val="008978B2"/>
    <w:rsid w:val="008B7296"/>
    <w:rsid w:val="008C15E6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5082"/>
    <w:rsid w:val="00AE611F"/>
    <w:rsid w:val="00B131D1"/>
    <w:rsid w:val="00B50A47"/>
    <w:rsid w:val="00B539AA"/>
    <w:rsid w:val="00B64698"/>
    <w:rsid w:val="00B67CE3"/>
    <w:rsid w:val="00B70641"/>
    <w:rsid w:val="00BA482B"/>
    <w:rsid w:val="00BB3A48"/>
    <w:rsid w:val="00BC6104"/>
    <w:rsid w:val="00BE067A"/>
    <w:rsid w:val="00C110B3"/>
    <w:rsid w:val="00C3789F"/>
    <w:rsid w:val="00C644FA"/>
    <w:rsid w:val="00C66B23"/>
    <w:rsid w:val="00C903B4"/>
    <w:rsid w:val="00CA20A7"/>
    <w:rsid w:val="00CE6E6F"/>
    <w:rsid w:val="00D73AC4"/>
    <w:rsid w:val="00D94A26"/>
    <w:rsid w:val="00DE1A56"/>
    <w:rsid w:val="00DF7DB9"/>
    <w:rsid w:val="00E1402F"/>
    <w:rsid w:val="00E4402B"/>
    <w:rsid w:val="00E47557"/>
    <w:rsid w:val="00E614B8"/>
    <w:rsid w:val="00E823BB"/>
    <w:rsid w:val="00E8439E"/>
    <w:rsid w:val="00E9611D"/>
    <w:rsid w:val="00EC34F5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54E88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uiPriority w:val="99"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cs="Calibri"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07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79</TotalTime>
  <Pages>3</Pages>
  <Words>172</Words>
  <Characters>981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13</cp:revision>
  <dcterms:created xsi:type="dcterms:W3CDTF">2016-07-01T17:39:00Z</dcterms:created>
  <dcterms:modified xsi:type="dcterms:W3CDTF">2016-08-28T22:23:00Z</dcterms:modified>
</cp:coreProperties>
</file>